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5E99C7" w14:textId="77777777" w:rsidR="00AB0615" w:rsidRDefault="00AB0615" w:rsidP="00AB061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William MEDWE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753E185E" w14:textId="77777777" w:rsidR="00AB0615" w:rsidRDefault="00AB0615" w:rsidP="00AB061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6A39CD60" w14:textId="77777777" w:rsidR="00AB0615" w:rsidRDefault="00AB0615" w:rsidP="00AB061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688C633" w14:textId="77777777" w:rsidR="00AB0615" w:rsidRDefault="00AB0615" w:rsidP="00AB061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82862B4" w14:textId="77777777" w:rsidR="00AB0615" w:rsidRDefault="00AB0615" w:rsidP="00AB061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 xml:space="preserve">He was on the expedition to France under the command of Edmund </w:t>
      </w:r>
    </w:p>
    <w:p w14:paraId="105F5482" w14:textId="77777777" w:rsidR="00AB0615" w:rsidRDefault="00AB0615" w:rsidP="00AB061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Mortimer, Earl of March(q.v.).</w:t>
      </w:r>
    </w:p>
    <w:p w14:paraId="3439ACC9" w14:textId="77777777" w:rsidR="00AB0615" w:rsidRPr="00065994" w:rsidRDefault="00AB0615" w:rsidP="00AB0615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8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23A65F48" w14:textId="77777777" w:rsidR="00AB0615" w:rsidRDefault="00AB0615" w:rsidP="00AB0615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40A212D7" w14:textId="77777777" w:rsidR="00AB0615" w:rsidRDefault="00AB0615" w:rsidP="00AB061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4B99919" w14:textId="77777777" w:rsidR="00AB0615" w:rsidRDefault="00AB0615" w:rsidP="00AB061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F33297F" w14:textId="77777777" w:rsidR="00AB0615" w:rsidRDefault="00AB0615" w:rsidP="00AB061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15 December 2024</w:t>
      </w:r>
    </w:p>
    <w:p w14:paraId="303D290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163B0" w14:textId="77777777" w:rsidR="00AB0615" w:rsidRDefault="00AB0615" w:rsidP="009139A6">
      <w:r>
        <w:separator/>
      </w:r>
    </w:p>
  </w:endnote>
  <w:endnote w:type="continuationSeparator" w:id="0">
    <w:p w14:paraId="55550887" w14:textId="77777777" w:rsidR="00AB0615" w:rsidRDefault="00AB061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D72D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6FB2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C354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93C8B" w14:textId="77777777" w:rsidR="00AB0615" w:rsidRDefault="00AB0615" w:rsidP="009139A6">
      <w:r>
        <w:separator/>
      </w:r>
    </w:p>
  </w:footnote>
  <w:footnote w:type="continuationSeparator" w:id="0">
    <w:p w14:paraId="1FDB1277" w14:textId="77777777" w:rsidR="00AB0615" w:rsidRDefault="00AB061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DB71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8035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2C02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615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B0615"/>
    <w:rsid w:val="00AE65F8"/>
    <w:rsid w:val="00BA00AB"/>
    <w:rsid w:val="00C71834"/>
    <w:rsid w:val="00CB4ED9"/>
    <w:rsid w:val="00D9720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C57901"/>
  <w15:chartTrackingRefBased/>
  <w15:docId w15:val="{D19B2C59-BBE1-425C-81F1-5DB8EFC6A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2025-02-23T20:57:00Z</dcterms:created>
  <dcterms:modified xsi:type="dcterms:W3CDTF">2025-02-23T20:57:00Z</dcterms:modified>
</cp:coreProperties>
</file>